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31C9922C" w14:textId="4597F968" w:rsidR="009E43AC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</w:t>
      </w:r>
      <w:r w:rsidR="009E43A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</w:t>
      </w:r>
      <w:r w:rsidRPr="00031759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</w:p>
    <w:p w14:paraId="7071AF56" w14:textId="3F272A28" w:rsidR="003E4D2C" w:rsidRPr="00031759" w:rsidRDefault="00765074" w:rsidP="00765074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</w:t>
      </w:r>
      <w:r w:rsidR="00683FA8">
        <w:rPr>
          <w:rFonts w:asciiTheme="majorHAnsi" w:hAnsiTheme="majorHAnsi" w:cstheme="majorHAnsi"/>
          <w:b/>
          <w:sz w:val="18"/>
          <w:szCs w:val="18"/>
        </w:rPr>
        <w:t>Producción</w:t>
      </w:r>
      <w:r>
        <w:rPr>
          <w:rFonts w:asciiTheme="majorHAnsi" w:hAnsiTheme="majorHAnsi" w:cstheme="majorHAnsi"/>
          <w:b/>
          <w:sz w:val="18"/>
          <w:szCs w:val="18"/>
        </w:rPr>
        <w:t xml:space="preserve"> de cobertura</w:t>
      </w:r>
      <w:r w:rsidR="00683FA8">
        <w:rPr>
          <w:rFonts w:asciiTheme="majorHAnsi" w:hAnsiTheme="majorHAnsi" w:cstheme="majorHAnsi"/>
          <w:b/>
          <w:sz w:val="18"/>
          <w:szCs w:val="18"/>
        </w:rPr>
        <w:t xml:space="preserve"> base</w:t>
      </w:r>
      <w:r>
        <w:rPr>
          <w:rFonts w:asciiTheme="majorHAnsi" w:hAnsiTheme="majorHAnsi" w:cstheme="majorHAnsi"/>
          <w:b/>
          <w:sz w:val="18"/>
          <w:szCs w:val="18"/>
        </w:rPr>
        <w:t xml:space="preserve"> de chocolate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207EBAB2" w:rsidR="00F9191F" w:rsidRPr="00031759" w:rsidRDefault="00765074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65074">
              <w:rPr>
                <w:rFonts w:ascii="Calibri" w:hAnsi="Calibri" w:cs="Calibri"/>
                <w:sz w:val="20"/>
                <w:szCs w:val="20"/>
              </w:rPr>
              <w:t>Transformar el grano de cacao en derivados innovadores según la normatividad vigente y tendencias del mercado en el municipio de Arauquita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5983C96C" w:rsidR="00F9191F" w:rsidRPr="00031759" w:rsidRDefault="00683FA8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04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>05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516928C0" w:rsidR="00F9191F" w:rsidRPr="00031759" w:rsidRDefault="00683FA8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83FA8">
              <w:rPr>
                <w:rFonts w:ascii="Calibri" w:hAnsi="Calibri" w:cs="Calibri"/>
                <w:sz w:val="20"/>
                <w:szCs w:val="20"/>
              </w:rPr>
              <w:t>290805017. Producción de cobertura de chocolate.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7F5E2BF6" w:rsidR="00F9191F" w:rsidRPr="00031759" w:rsidRDefault="00683FA8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83FA8">
              <w:rPr>
                <w:rFonts w:ascii="Calibri" w:hAnsi="Calibri" w:cs="Calibri"/>
                <w:sz w:val="20"/>
                <w:szCs w:val="20"/>
              </w:rPr>
              <w:t>RAP2. Elaborar cobertura base de chocolate, de acuerdo con órdenes de producción y especificaciones técnicas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F9191F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  <w:r>
              <w:t xml:space="preserve"> / </w:t>
            </w:r>
            <w:r w:rsidRPr="001051AC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F9191F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1051AC" w:rsidRPr="00F9191F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DF60F97" w14:textId="77777777" w:rsidTr="00765074">
        <w:trPr>
          <w:trHeight w:val="569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15AA8CE7" w:rsidR="009D3E44" w:rsidRPr="00F9191F" w:rsidRDefault="00683FA8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Interpreta correctamente la orden de producción y ficha técnica</w:t>
            </w:r>
          </w:p>
        </w:tc>
        <w:tc>
          <w:tcPr>
            <w:tcW w:w="426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20AB7299" w:rsidR="00CC4416" w:rsidRPr="00F9191F" w:rsidRDefault="007C06F5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E32FC" w:rsidRPr="00F9191F" w14:paraId="4C361E32" w14:textId="77777777" w:rsidTr="001051AC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2736131A" w:rsidR="006F790D" w:rsidRPr="00F9191F" w:rsidRDefault="00683FA8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Selecciona adecuadamente materias primas según formulación establecida</w:t>
            </w:r>
          </w:p>
        </w:tc>
        <w:tc>
          <w:tcPr>
            <w:tcW w:w="426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1051AC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699215D3" w:rsidR="00CC4416" w:rsidRPr="00F9191F" w:rsidRDefault="00683FA8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Realiza pesaje preciso de ingredientes de acuerdo con especificaciones</w:t>
            </w:r>
          </w:p>
        </w:tc>
        <w:tc>
          <w:tcPr>
            <w:tcW w:w="426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1051AC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47CBB27D" w14:textId="00C6A4B7" w:rsidR="00CC4416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Verifica condiciones de calidad e inocuidad de materias primas antes del proceso</w:t>
            </w:r>
          </w:p>
        </w:tc>
        <w:tc>
          <w:tcPr>
            <w:tcW w:w="426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1051AC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11543AEC" w:rsidR="00CC4416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Ejecuta correctamente el mezclado inicial de ingredientes</w:t>
            </w:r>
          </w:p>
        </w:tc>
        <w:tc>
          <w:tcPr>
            <w:tcW w:w="426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1051AC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14:paraId="63F58ED6" w14:textId="13AE3352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Controla adecuadamente variables de refinado (granulometría)</w:t>
            </w:r>
          </w:p>
        </w:tc>
        <w:tc>
          <w:tcPr>
            <w:tcW w:w="426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1051AC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4961" w:type="dxa"/>
          </w:tcPr>
          <w:p w14:paraId="1EC93512" w14:textId="4C4C7DD3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Logra tamaño de partícula acorde a especificación técnica (&lt;25 micras)</w:t>
            </w:r>
          </w:p>
        </w:tc>
        <w:tc>
          <w:tcPr>
            <w:tcW w:w="426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1051AC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14:paraId="127BC6D8" w14:textId="0F12424F" w:rsidR="00215D37" w:rsidRPr="00215D37" w:rsidRDefault="00683FA8" w:rsidP="000A11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Ejecuta correctamente el proceso de conchado según tiempo y temperatura</w:t>
            </w:r>
          </w:p>
        </w:tc>
        <w:tc>
          <w:tcPr>
            <w:tcW w:w="426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1051AC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434867EF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Ajusta viscosidad y fluidez según requerimientos técnicos</w:t>
            </w:r>
          </w:p>
        </w:tc>
        <w:tc>
          <w:tcPr>
            <w:tcW w:w="426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1051AC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1F9315DE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Controla adecuadamente temperatura durante fundido y proceso</w:t>
            </w:r>
          </w:p>
        </w:tc>
        <w:tc>
          <w:tcPr>
            <w:tcW w:w="426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1051AC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7DD9E5FF" w:rsidR="00136702" w:rsidRPr="00B024BB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Realiza correctamente el proceso de temperado o </w:t>
            </w:r>
            <w:proofErr w:type="spellStart"/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precristalización</w:t>
            </w:r>
            <w:proofErr w:type="spellEnd"/>
          </w:p>
        </w:tc>
        <w:tc>
          <w:tcPr>
            <w:tcW w:w="426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1051AC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4DF49C46" w:rsidR="00136702" w:rsidRPr="00B024BB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Obtiene color homogéneo característico del producto</w:t>
            </w:r>
          </w:p>
        </w:tc>
        <w:tc>
          <w:tcPr>
            <w:tcW w:w="426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43E16FD0" w14:textId="77777777" w:rsidTr="001051AC">
        <w:tc>
          <w:tcPr>
            <w:tcW w:w="704" w:type="dxa"/>
          </w:tcPr>
          <w:p w14:paraId="509B7EBC" w14:textId="7B8E8E9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961" w:type="dxa"/>
          </w:tcPr>
          <w:p w14:paraId="7859D07B" w14:textId="36A774C5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Obtiene textura lisa, sin grumos ni sensación arenosa</w:t>
            </w:r>
          </w:p>
        </w:tc>
        <w:tc>
          <w:tcPr>
            <w:tcW w:w="426" w:type="dxa"/>
          </w:tcPr>
          <w:p w14:paraId="289FFBE4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8F216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A009859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2A9D642B" w14:textId="77777777" w:rsidTr="001051AC">
        <w:tc>
          <w:tcPr>
            <w:tcW w:w="704" w:type="dxa"/>
          </w:tcPr>
          <w:p w14:paraId="3A8B6477" w14:textId="59108A14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961" w:type="dxa"/>
          </w:tcPr>
          <w:p w14:paraId="109A0446" w14:textId="0688838F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brillo uniforme y estabilidad física adecuada</w:t>
            </w:r>
          </w:p>
        </w:tc>
        <w:tc>
          <w:tcPr>
            <w:tcW w:w="426" w:type="dxa"/>
          </w:tcPr>
          <w:p w14:paraId="7FA2992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D9DE4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0305E46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524680A5" w14:textId="77777777" w:rsidTr="001051AC">
        <w:tc>
          <w:tcPr>
            <w:tcW w:w="704" w:type="dxa"/>
          </w:tcPr>
          <w:p w14:paraId="73189D0F" w14:textId="65205E6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961" w:type="dxa"/>
          </w:tcPr>
          <w:p w14:paraId="124E47AE" w14:textId="5C1909BA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sabor y aroma característicos, sin defectos sensoriales</w:t>
            </w:r>
          </w:p>
        </w:tc>
        <w:tc>
          <w:tcPr>
            <w:tcW w:w="426" w:type="dxa"/>
          </w:tcPr>
          <w:p w14:paraId="6020A22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FA4228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C8E002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0292509D" w14:textId="77777777" w:rsidTr="001051AC">
        <w:tc>
          <w:tcPr>
            <w:tcW w:w="704" w:type="dxa"/>
          </w:tcPr>
          <w:p w14:paraId="75C22490" w14:textId="79DF613A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961" w:type="dxa"/>
          </w:tcPr>
          <w:p w14:paraId="3401945C" w14:textId="47F4AA3A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Utiliza correctamente equipos e instrumentos (balanza, termómetro, refinadora, </w:t>
            </w:r>
            <w:proofErr w:type="spellStart"/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conchadora</w:t>
            </w:r>
            <w:proofErr w:type="spellEnd"/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14:paraId="3BA56490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0FCBA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005336B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5F50E929" w14:textId="77777777" w:rsidTr="001051AC">
        <w:tc>
          <w:tcPr>
            <w:tcW w:w="704" w:type="dxa"/>
          </w:tcPr>
          <w:p w14:paraId="23571D7D" w14:textId="3DBE02E1" w:rsidR="00683FA8" w:rsidRDefault="00683FA8" w:rsidP="00683FA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961" w:type="dxa"/>
          </w:tcPr>
          <w:p w14:paraId="601314BB" w14:textId="7FC325C9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Aplica buenas prácticas de manufactura e higiene durante todo el proceso</w:t>
            </w:r>
          </w:p>
        </w:tc>
        <w:tc>
          <w:tcPr>
            <w:tcW w:w="426" w:type="dxa"/>
          </w:tcPr>
          <w:p w14:paraId="570F3F58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FE0502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130919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71334E5D" w14:textId="77777777" w:rsidTr="001051AC">
        <w:tc>
          <w:tcPr>
            <w:tcW w:w="704" w:type="dxa"/>
          </w:tcPr>
          <w:p w14:paraId="3E0DA515" w14:textId="24377EB3" w:rsidR="00683FA8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961" w:type="dxa"/>
          </w:tcPr>
          <w:p w14:paraId="2C82F2A4" w14:textId="048BC23A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Diligencia registros de control de variables y proceso</w:t>
            </w:r>
          </w:p>
        </w:tc>
        <w:tc>
          <w:tcPr>
            <w:tcW w:w="426" w:type="dxa"/>
          </w:tcPr>
          <w:p w14:paraId="36A35984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ADF1EC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26C3D3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6F4BC09A" w14:textId="77777777" w:rsidTr="001051AC">
        <w:tc>
          <w:tcPr>
            <w:tcW w:w="704" w:type="dxa"/>
          </w:tcPr>
          <w:p w14:paraId="58524862" w14:textId="4122B516" w:rsidR="00683FA8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961" w:type="dxa"/>
          </w:tcPr>
          <w:p w14:paraId="67AFC884" w14:textId="59DE1521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Cumple tiempos de producción establecidos</w:t>
            </w:r>
          </w:p>
        </w:tc>
        <w:tc>
          <w:tcPr>
            <w:tcW w:w="426" w:type="dxa"/>
          </w:tcPr>
          <w:p w14:paraId="5DAC65E4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CDB1EC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32F7943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024219D1" w14:textId="77777777" w:rsidTr="001051AC">
        <w:tc>
          <w:tcPr>
            <w:tcW w:w="704" w:type="dxa"/>
          </w:tcPr>
          <w:p w14:paraId="4828B5CD" w14:textId="235B2512" w:rsidR="00683FA8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961" w:type="dxa"/>
          </w:tcPr>
          <w:p w14:paraId="5CD35C00" w14:textId="7916FB6A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El producto final cumple con especificaciones técnicas de cobertura base</w:t>
            </w:r>
          </w:p>
        </w:tc>
        <w:tc>
          <w:tcPr>
            <w:tcW w:w="426" w:type="dxa"/>
          </w:tcPr>
          <w:p w14:paraId="337D66BC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B0200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8E8B3AF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F970DC0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33F3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1C647D10" w:rsidR="00386C43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≥ 1</w:t>
            </w:r>
            <w:r w:rsidR="00D533F3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5 </w:t>
            </w: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ítems en “SI”</w:t>
            </w:r>
          </w:p>
        </w:tc>
        <w:tc>
          <w:tcPr>
            <w:tcW w:w="1905" w:type="dxa"/>
          </w:tcPr>
          <w:p w14:paraId="59664493" w14:textId="6EA69DF4" w:rsidR="00E45440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≤ 1</w:t>
            </w:r>
            <w:r w:rsidR="00D533F3">
              <w:rPr>
                <w:rFonts w:asciiTheme="majorHAnsi" w:hAnsiTheme="majorHAnsi" w:cstheme="majorHAnsi"/>
                <w:b/>
                <w:sz w:val="20"/>
                <w:szCs w:val="20"/>
              </w:rPr>
              <w:t>4</w:t>
            </w: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“SI”</w:t>
            </w:r>
          </w:p>
        </w:tc>
      </w:tr>
    </w:tbl>
    <w:p w14:paraId="13E75E90" w14:textId="77777777" w:rsidR="00D533F3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2284F58C" w14:textId="3BCEA9B0" w:rsidR="00D533F3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043E6A1E" w14:textId="63C32418" w:rsidR="00D533F3" w:rsidRDefault="00D533F3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08C4E87D">
            <wp:simplePos x="0" y="0"/>
            <wp:positionH relativeFrom="column">
              <wp:posOffset>2961005</wp:posOffset>
            </wp:positionH>
            <wp:positionV relativeFrom="paragraph">
              <wp:posOffset>3810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5300E0F6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6A02885" w14:textId="50396A3F" w:rsidR="002A301C" w:rsidRPr="000A11C4" w:rsidRDefault="002A301C" w:rsidP="00DB62BA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sectPr w:rsidR="002A301C" w:rsidRPr="000A11C4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F3F1" w14:textId="77777777" w:rsidR="00A744EE" w:rsidRDefault="00A744EE">
      <w:pPr>
        <w:spacing w:after="0" w:line="240" w:lineRule="auto"/>
      </w:pPr>
      <w:r>
        <w:separator/>
      </w:r>
    </w:p>
  </w:endnote>
  <w:endnote w:type="continuationSeparator" w:id="0">
    <w:p w14:paraId="72EE5222" w14:textId="77777777" w:rsidR="00A744EE" w:rsidRDefault="00A74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25E9" w14:textId="77777777" w:rsidR="00A744EE" w:rsidRDefault="00A744EE">
      <w:pPr>
        <w:spacing w:after="0" w:line="240" w:lineRule="auto"/>
      </w:pPr>
      <w:r>
        <w:separator/>
      </w:r>
    </w:p>
  </w:footnote>
  <w:footnote w:type="continuationSeparator" w:id="0">
    <w:p w14:paraId="0F7C5E18" w14:textId="77777777" w:rsidR="00A744EE" w:rsidRDefault="00A74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A11C4"/>
    <w:rsid w:val="000B6BC0"/>
    <w:rsid w:val="000C7914"/>
    <w:rsid w:val="000D3F22"/>
    <w:rsid w:val="000E25FA"/>
    <w:rsid w:val="001051AC"/>
    <w:rsid w:val="00133300"/>
    <w:rsid w:val="00136702"/>
    <w:rsid w:val="0014566C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0543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B3FC6"/>
    <w:rsid w:val="003C1B2E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83FA8"/>
    <w:rsid w:val="00690DE8"/>
    <w:rsid w:val="006A78A7"/>
    <w:rsid w:val="006B5510"/>
    <w:rsid w:val="006B5D2F"/>
    <w:rsid w:val="006B5EB9"/>
    <w:rsid w:val="006D38A5"/>
    <w:rsid w:val="006E5A79"/>
    <w:rsid w:val="006F6890"/>
    <w:rsid w:val="006F790D"/>
    <w:rsid w:val="00724A5D"/>
    <w:rsid w:val="00725B10"/>
    <w:rsid w:val="007322D8"/>
    <w:rsid w:val="007368B2"/>
    <w:rsid w:val="007369A4"/>
    <w:rsid w:val="007452B1"/>
    <w:rsid w:val="0074541B"/>
    <w:rsid w:val="0074697B"/>
    <w:rsid w:val="007606C3"/>
    <w:rsid w:val="00765074"/>
    <w:rsid w:val="007679C8"/>
    <w:rsid w:val="007707A5"/>
    <w:rsid w:val="00777C02"/>
    <w:rsid w:val="007947EB"/>
    <w:rsid w:val="00796BCA"/>
    <w:rsid w:val="007B78C4"/>
    <w:rsid w:val="007C06F5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9E43AC"/>
    <w:rsid w:val="00A00E82"/>
    <w:rsid w:val="00A03B1A"/>
    <w:rsid w:val="00A13264"/>
    <w:rsid w:val="00A702EC"/>
    <w:rsid w:val="00A744EE"/>
    <w:rsid w:val="00A852AB"/>
    <w:rsid w:val="00A86500"/>
    <w:rsid w:val="00AA075F"/>
    <w:rsid w:val="00AF799E"/>
    <w:rsid w:val="00B00F31"/>
    <w:rsid w:val="00B024BB"/>
    <w:rsid w:val="00B107DE"/>
    <w:rsid w:val="00B116FC"/>
    <w:rsid w:val="00B1254D"/>
    <w:rsid w:val="00B12F91"/>
    <w:rsid w:val="00B153DE"/>
    <w:rsid w:val="00B16D2B"/>
    <w:rsid w:val="00B35CE6"/>
    <w:rsid w:val="00B5313D"/>
    <w:rsid w:val="00B75B06"/>
    <w:rsid w:val="00B76D36"/>
    <w:rsid w:val="00B779EB"/>
    <w:rsid w:val="00B80D53"/>
    <w:rsid w:val="00B81E54"/>
    <w:rsid w:val="00B93602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3F3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3F10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3C43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390</TotalTime>
  <Pages>3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3467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35</cp:revision>
  <cp:lastPrinted>2015-07-23T21:07:00Z</cp:lastPrinted>
  <dcterms:created xsi:type="dcterms:W3CDTF">2021-07-20T16:57:00Z</dcterms:created>
  <dcterms:modified xsi:type="dcterms:W3CDTF">2026-05-13T14:16:00Z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